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A06BA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Roger JONES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B50E05E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BC44FA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AEE198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Dey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Aveley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Essex(q.v.), William</w:t>
      </w:r>
    </w:p>
    <w:p w14:paraId="05115598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Hamsterley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West Thurrock(q.v.), Robert Butcher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Horndon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on the Hill(q.v.),</w:t>
      </w:r>
    </w:p>
    <w:p w14:paraId="050D65BD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Codiston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Grays(q.v.).</w:t>
      </w:r>
    </w:p>
    <w:p w14:paraId="6E04BC01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AD62FB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BB1154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946456" w14:textId="77777777" w:rsidR="009407D6" w:rsidRDefault="009407D6" w:rsidP="009407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April 2021</w:t>
      </w:r>
    </w:p>
    <w:p w14:paraId="3BCB8D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6527" w14:textId="77777777" w:rsidR="009407D6" w:rsidRDefault="009407D6" w:rsidP="009139A6">
      <w:r>
        <w:separator/>
      </w:r>
    </w:p>
  </w:endnote>
  <w:endnote w:type="continuationSeparator" w:id="0">
    <w:p w14:paraId="1161656C" w14:textId="77777777" w:rsidR="009407D6" w:rsidRDefault="009407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16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3F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86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E7F25" w14:textId="77777777" w:rsidR="009407D6" w:rsidRDefault="009407D6" w:rsidP="009139A6">
      <w:r>
        <w:separator/>
      </w:r>
    </w:p>
  </w:footnote>
  <w:footnote w:type="continuationSeparator" w:id="0">
    <w:p w14:paraId="0F992B17" w14:textId="77777777" w:rsidR="009407D6" w:rsidRDefault="009407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81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C9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C3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7D6"/>
    <w:rsid w:val="000666E0"/>
    <w:rsid w:val="002510B7"/>
    <w:rsid w:val="005C130B"/>
    <w:rsid w:val="00826F5C"/>
    <w:rsid w:val="009139A6"/>
    <w:rsid w:val="009407D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33BC1"/>
  <w15:chartTrackingRefBased/>
  <w15:docId w15:val="{B9214AF2-3C36-475E-8E0B-4B99C4AE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07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2021-05-04T11:36:00Z</dcterms:created>
  <dcterms:modified xsi:type="dcterms:W3CDTF">2021-05-04T11:36:00Z</dcterms:modified>
</cp:coreProperties>
</file>